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84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</w:tblGrid>
      <w:tr w:rsidR="00C47C32" w14:paraId="09D27072" w14:textId="77777777" w:rsidTr="00C47C32">
        <w:trPr>
          <w:gridBefore w:val="1"/>
          <w:gridAfter w:val="1"/>
          <w:wBefore w:w="184" w:type="dxa"/>
          <w:wAfter w:w="272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24CB865D" w14:textId="77777777" w:rsidR="00C47C32" w:rsidRPr="00594F67" w:rsidRDefault="00C47C32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358E34B0" wp14:editId="2B8823FF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2EEE5F80" w14:textId="77777777" w:rsidR="00C47C32" w:rsidRDefault="00C47C32" w:rsidP="00FC7C74"/>
        </w:tc>
      </w:tr>
      <w:tr w:rsidR="00C47C32" w14:paraId="50D67381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693068B4" w14:textId="77777777" w:rsidR="00C47C32" w:rsidRDefault="00C47C32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012DB070" w14:textId="77777777" w:rsidR="00C47C32" w:rsidRPr="00B00B8E" w:rsidRDefault="00C47C32" w:rsidP="00FC7C74">
            <w:pPr>
              <w:pStyle w:val="2"/>
              <w:jc w:val="center"/>
            </w:pPr>
            <w:r>
              <w:t>Адресат</w:t>
            </w:r>
          </w:p>
        </w:tc>
      </w:tr>
      <w:tr w:rsidR="00C47C32" w14:paraId="526AA881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4E1A0C42" w14:textId="77777777" w:rsidR="00C47C32" w:rsidRDefault="00C47C32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58551099" w14:textId="77777777" w:rsidR="00C47C32" w:rsidRPr="00B00B8E" w:rsidRDefault="00C47C32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47C32" w14:paraId="0689FEF2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60CF3E6B" w14:textId="77777777" w:rsidR="00C47C32" w:rsidRDefault="00C47C32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099A7BBF" w14:textId="77777777" w:rsidR="00C47C32" w:rsidRPr="009A399B" w:rsidRDefault="00C47C32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C47C32" w14:paraId="4B112135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770631FF" w14:textId="77777777" w:rsidR="00C47C32" w:rsidRPr="00471F0A" w:rsidRDefault="00C47C32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43B90AA8" w14:textId="77777777" w:rsidR="00C47C32" w:rsidRPr="00471F0A" w:rsidRDefault="00C47C32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2CDAB529" w14:textId="77777777" w:rsidR="00C47C32" w:rsidRPr="00471F0A" w:rsidRDefault="00C47C32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5D64AF79" w14:textId="77777777" w:rsidR="00C47C32" w:rsidRPr="009A4ED5" w:rsidRDefault="00C47C32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7AAC9D07" w14:textId="77777777" w:rsidR="00C47C32" w:rsidRPr="005361F1" w:rsidRDefault="00C47C32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47C32" w14:paraId="04B9C2D5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6B33DE45" w14:textId="77777777" w:rsidR="00C47C32" w:rsidRDefault="00C47C32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E2EC1C" w14:textId="77777777" w:rsidR="00C47C32" w:rsidRDefault="00C47C32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7F88CF80" w14:textId="77777777" w:rsidR="00C47C32" w:rsidRPr="00471F0A" w:rsidRDefault="00C47C32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8D5FD4" w14:textId="77777777" w:rsidR="00C47C32" w:rsidRDefault="00C47C32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50A22B72" w14:textId="77777777" w:rsidR="00C47C32" w:rsidRDefault="00C47C32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78698FAC" w14:textId="77777777" w:rsidR="00C47C32" w:rsidRPr="005361F1" w:rsidRDefault="00C47C32" w:rsidP="00FC7C74"/>
        </w:tc>
      </w:tr>
      <w:tr w:rsidR="00C47C32" w14:paraId="5393FEAA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657416E8" w14:textId="77777777" w:rsidR="00C47C32" w:rsidRPr="00471F0A" w:rsidRDefault="00C47C32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319F9E98" w14:textId="77777777" w:rsidR="00C47C32" w:rsidRDefault="00C47C32" w:rsidP="00FC7C74"/>
        </w:tc>
      </w:tr>
      <w:tr w:rsidR="00C47C32" w14:paraId="6407279D" w14:textId="77777777" w:rsidTr="00C47C32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6F9DAA9A" w14:textId="77777777" w:rsidR="00C47C32" w:rsidRDefault="00C47C32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0EA6D6E6" w14:textId="77777777" w:rsidR="00C47C32" w:rsidRPr="00471F0A" w:rsidRDefault="00C47C32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18F0042" w14:textId="77777777" w:rsidR="00C47C32" w:rsidRPr="00471F0A" w:rsidRDefault="00C47C32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5609C17C" w14:textId="77777777" w:rsidR="00C47C32" w:rsidRDefault="00C47C32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4F50A643" w14:textId="77777777" w:rsidR="00C47C32" w:rsidRDefault="00C47C32" w:rsidP="00FC7C74"/>
        </w:tc>
      </w:tr>
      <w:tr w:rsidR="00C47C32" w:rsidRPr="006771F7" w14:paraId="1C66F9EA" w14:textId="77777777" w:rsidTr="00C47C32">
        <w:tc>
          <w:tcPr>
            <w:tcW w:w="4824" w:type="dxa"/>
            <w:gridSpan w:val="9"/>
          </w:tcPr>
          <w:p w14:paraId="0187929F" w14:textId="07FD7AB4" w:rsidR="00C47C32" w:rsidRPr="008B2F2F" w:rsidRDefault="00C47C32" w:rsidP="00FC7C74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</w:p>
        </w:tc>
        <w:tc>
          <w:tcPr>
            <w:tcW w:w="4462" w:type="dxa"/>
            <w:gridSpan w:val="2"/>
          </w:tcPr>
          <w:p w14:paraId="49109668" w14:textId="77777777" w:rsidR="00C47C32" w:rsidRPr="006771F7" w:rsidRDefault="00C47C32" w:rsidP="00FC7C74">
            <w:pPr>
              <w:rPr>
                <w:sz w:val="28"/>
              </w:rPr>
            </w:pPr>
          </w:p>
        </w:tc>
      </w:tr>
      <w:tr w:rsidR="002D3E3F" w:rsidRPr="006771F7" w14:paraId="499B6B82" w14:textId="77777777" w:rsidTr="00C47C32">
        <w:tc>
          <w:tcPr>
            <w:tcW w:w="4824" w:type="dxa"/>
            <w:gridSpan w:val="9"/>
          </w:tcPr>
          <w:p w14:paraId="01D648F1" w14:textId="74F3C103" w:rsidR="00292CB6" w:rsidRDefault="002D3E3F" w:rsidP="00C1485B">
            <w:pPr>
              <w:tabs>
                <w:tab w:val="left" w:pos="1560"/>
              </w:tabs>
              <w:rPr>
                <w:sz w:val="28"/>
              </w:rPr>
            </w:pPr>
            <w:r w:rsidRPr="008B2F2F">
              <w:rPr>
                <w:sz w:val="28"/>
              </w:rPr>
              <w:t xml:space="preserve">О </w:t>
            </w:r>
            <w:r w:rsidR="004A1D3A">
              <w:rPr>
                <w:sz w:val="28"/>
              </w:rPr>
              <w:t xml:space="preserve">направлении </w:t>
            </w:r>
            <w:r w:rsidR="00292CB6">
              <w:rPr>
                <w:sz w:val="28"/>
              </w:rPr>
              <w:t>акта контрольного</w:t>
            </w:r>
          </w:p>
          <w:p w14:paraId="14B8F0B6" w14:textId="77777777" w:rsidR="002D3E3F" w:rsidRPr="008B2F2F" w:rsidRDefault="00292CB6" w:rsidP="00C1485B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  <w:tc>
          <w:tcPr>
            <w:tcW w:w="4462" w:type="dxa"/>
            <w:gridSpan w:val="2"/>
          </w:tcPr>
          <w:p w14:paraId="15F74193" w14:textId="77777777" w:rsidR="002D3E3F" w:rsidRPr="006771F7" w:rsidRDefault="002D3E3F" w:rsidP="00C1485B">
            <w:pPr>
              <w:rPr>
                <w:sz w:val="28"/>
              </w:rPr>
            </w:pPr>
          </w:p>
        </w:tc>
      </w:tr>
    </w:tbl>
    <w:p w14:paraId="6A784286" w14:textId="128C5ED1" w:rsidR="002D3E3F" w:rsidRPr="006771F7" w:rsidRDefault="002D3E3F" w:rsidP="00480064">
      <w:pPr>
        <w:keepNext/>
        <w:widowControl w:val="0"/>
        <w:spacing w:before="360"/>
        <w:ind w:firstLine="720"/>
        <w:jc w:val="center"/>
        <w:outlineLvl w:val="1"/>
        <w:rPr>
          <w:snapToGrid w:val="0"/>
          <w:color w:val="000000"/>
          <w:sz w:val="28"/>
        </w:rPr>
      </w:pPr>
      <w:r w:rsidRPr="006771F7">
        <w:rPr>
          <w:snapToGrid w:val="0"/>
          <w:color w:val="000000"/>
          <w:sz w:val="28"/>
        </w:rPr>
        <w:t>Уважаем</w:t>
      </w:r>
      <w:r w:rsidRPr="004A1D3A">
        <w:rPr>
          <w:i/>
          <w:iCs/>
          <w:snapToGrid w:val="0"/>
          <w:color w:val="000000"/>
          <w:sz w:val="28"/>
        </w:rPr>
        <w:t>ый</w:t>
      </w:r>
      <w:r w:rsidRPr="006771F7">
        <w:rPr>
          <w:snapToGrid w:val="0"/>
          <w:color w:val="000000"/>
          <w:sz w:val="28"/>
        </w:rPr>
        <w:t xml:space="preserve"> ________________________!</w:t>
      </w:r>
    </w:p>
    <w:p w14:paraId="229D08E4" w14:textId="77777777" w:rsidR="002D3E3F" w:rsidRPr="006771F7" w:rsidRDefault="002D3E3F" w:rsidP="002D3E3F">
      <w:pPr>
        <w:tabs>
          <w:tab w:val="left" w:pos="5226"/>
        </w:tabs>
        <w:spacing w:after="240"/>
      </w:pPr>
      <w:r w:rsidRPr="006771F7">
        <w:rPr>
          <w:sz w:val="24"/>
        </w:rPr>
        <w:tab/>
        <w:t>/</w:t>
      </w:r>
      <w:r w:rsidRPr="006771F7">
        <w:t>имя, отчество/</w:t>
      </w:r>
    </w:p>
    <w:p w14:paraId="7D6AD01E" w14:textId="17E83ABB" w:rsidR="002D3E3F" w:rsidRDefault="00CB6C22" w:rsidP="00CB6C22">
      <w:pPr>
        <w:ind w:firstLine="702"/>
        <w:jc w:val="both"/>
        <w:rPr>
          <w:sz w:val="28"/>
        </w:rPr>
      </w:pPr>
      <w:r>
        <w:rPr>
          <w:sz w:val="28"/>
          <w:szCs w:val="28"/>
        </w:rPr>
        <w:t>Согласно</w:t>
      </w:r>
      <w:r w:rsidR="002D3E3F" w:rsidRPr="006771F7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D3E3F" w:rsidRPr="006771F7">
        <w:rPr>
          <w:sz w:val="28"/>
          <w:szCs w:val="28"/>
        </w:rPr>
        <w:t xml:space="preserve"> ____ </w:t>
      </w:r>
      <w:r w:rsidR="00B31970">
        <w:rPr>
          <w:sz w:val="28"/>
          <w:szCs w:val="28"/>
        </w:rPr>
        <w:t xml:space="preserve">раздела ___ </w:t>
      </w:r>
      <w:r w:rsidR="00DF34A9">
        <w:rPr>
          <w:sz w:val="28"/>
          <w:szCs w:val="28"/>
        </w:rPr>
        <w:t xml:space="preserve">плана </w:t>
      </w:r>
      <w:r w:rsidR="00C47C32">
        <w:rPr>
          <w:sz w:val="28"/>
          <w:szCs w:val="28"/>
        </w:rPr>
        <w:t>работы</w:t>
      </w:r>
      <w:r w:rsidR="002D3E3F" w:rsidRPr="006771F7">
        <w:rPr>
          <w:sz w:val="28"/>
          <w:szCs w:val="28"/>
        </w:rPr>
        <w:t xml:space="preserve"> Контрольно-счетн</w:t>
      </w:r>
      <w:r w:rsidR="005C3F9B">
        <w:rPr>
          <w:sz w:val="28"/>
          <w:szCs w:val="28"/>
        </w:rPr>
        <w:t>ой</w:t>
      </w:r>
      <w:r w:rsidR="002D3E3F" w:rsidRPr="006771F7">
        <w:rPr>
          <w:sz w:val="28"/>
          <w:szCs w:val="28"/>
        </w:rPr>
        <w:t xml:space="preserve"> палат</w:t>
      </w:r>
      <w:r w:rsidR="005C3F9B">
        <w:rPr>
          <w:sz w:val="28"/>
          <w:szCs w:val="28"/>
        </w:rPr>
        <w:t>ой</w:t>
      </w:r>
      <w:r w:rsidR="002D3E3F" w:rsidRPr="006771F7">
        <w:rPr>
          <w:sz w:val="28"/>
          <w:szCs w:val="28"/>
        </w:rPr>
        <w:t xml:space="preserve"> </w:t>
      </w:r>
      <w:r w:rsidR="00C47C32">
        <w:rPr>
          <w:sz w:val="28"/>
          <w:szCs w:val="28"/>
        </w:rPr>
        <w:t xml:space="preserve">Липецкой            </w:t>
      </w:r>
      <w:r w:rsidR="002D3E3F" w:rsidRPr="006771F7">
        <w:rPr>
          <w:sz w:val="28"/>
        </w:rPr>
        <w:t xml:space="preserve"> области </w:t>
      </w:r>
      <w:r w:rsidR="004A1D3A">
        <w:rPr>
          <w:sz w:val="28"/>
        </w:rPr>
        <w:t xml:space="preserve">на объекте контроля __________ проведено </w:t>
      </w:r>
      <w:r w:rsidR="002D3E3F" w:rsidRPr="006771F7">
        <w:rPr>
          <w:sz w:val="28"/>
        </w:rPr>
        <w:t xml:space="preserve">контрольное мероприятие </w:t>
      </w:r>
      <w:r w:rsidR="004A1D3A">
        <w:rPr>
          <w:sz w:val="28"/>
        </w:rPr>
        <w:t>_____________________</w:t>
      </w:r>
      <w:r w:rsidR="00DF34A9">
        <w:rPr>
          <w:sz w:val="28"/>
        </w:rPr>
        <w:t>___</w:t>
      </w:r>
      <w:r w:rsidR="004A1D3A">
        <w:rPr>
          <w:sz w:val="28"/>
        </w:rPr>
        <w:t>, по результатам которого составлен акт контрольного мероприятия</w:t>
      </w:r>
      <w:r>
        <w:rPr>
          <w:sz w:val="28"/>
        </w:rPr>
        <w:t xml:space="preserve"> от 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_.____</w:t>
      </w:r>
      <w:r w:rsidR="003672A0">
        <w:rPr>
          <w:sz w:val="28"/>
        </w:rPr>
        <w:t>.</w:t>
      </w:r>
    </w:p>
    <w:p w14:paraId="05BEFF12" w14:textId="08B75AC9" w:rsidR="00CB6C22" w:rsidRDefault="00CB6C22" w:rsidP="00CB6C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</w:t>
      </w:r>
      <w:r w:rsidR="00C47C32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6771F7">
        <w:rPr>
          <w:sz w:val="28"/>
          <w:szCs w:val="28"/>
        </w:rPr>
        <w:t xml:space="preserve">Закона </w:t>
      </w:r>
      <w:r w:rsidR="00C47C32">
        <w:rPr>
          <w:sz w:val="28"/>
          <w:szCs w:val="28"/>
        </w:rPr>
        <w:t>Липецкой</w:t>
      </w:r>
      <w:r w:rsidRPr="006771F7">
        <w:rPr>
          <w:sz w:val="28"/>
          <w:szCs w:val="28"/>
        </w:rPr>
        <w:t xml:space="preserve"> области от </w:t>
      </w:r>
      <w:r w:rsidR="00C47C32">
        <w:rPr>
          <w:sz w:val="28"/>
          <w:szCs w:val="28"/>
        </w:rPr>
        <w:t>14</w:t>
      </w:r>
      <w:r w:rsidRPr="006771F7">
        <w:rPr>
          <w:sz w:val="28"/>
          <w:szCs w:val="28"/>
        </w:rPr>
        <w:t xml:space="preserve"> </w:t>
      </w:r>
      <w:r w:rsidR="00C47C32">
        <w:rPr>
          <w:sz w:val="28"/>
          <w:szCs w:val="28"/>
        </w:rPr>
        <w:t>июля</w:t>
      </w:r>
      <w:r w:rsidRPr="006771F7">
        <w:rPr>
          <w:sz w:val="28"/>
          <w:szCs w:val="28"/>
        </w:rPr>
        <w:t xml:space="preserve"> </w:t>
      </w:r>
      <w:r w:rsidR="00C47C32">
        <w:rPr>
          <w:sz w:val="28"/>
          <w:szCs w:val="28"/>
        </w:rPr>
        <w:t>2011</w:t>
      </w:r>
      <w:r w:rsidR="009B0D10">
        <w:rPr>
          <w:sz w:val="28"/>
          <w:szCs w:val="28"/>
        </w:rPr>
        <w:t xml:space="preserve"> г.</w:t>
      </w:r>
      <w:r w:rsidRPr="006771F7">
        <w:rPr>
          <w:sz w:val="28"/>
          <w:szCs w:val="28"/>
        </w:rPr>
        <w:t xml:space="preserve"> №</w:t>
      </w:r>
      <w:r w:rsidR="00C47C32">
        <w:rPr>
          <w:sz w:val="28"/>
          <w:szCs w:val="28"/>
        </w:rPr>
        <w:t>517</w:t>
      </w:r>
      <w:r w:rsidRPr="006771F7">
        <w:rPr>
          <w:sz w:val="28"/>
          <w:szCs w:val="28"/>
        </w:rPr>
        <w:t>-</w:t>
      </w:r>
      <w:r w:rsidR="00C47C32">
        <w:rPr>
          <w:sz w:val="28"/>
          <w:szCs w:val="28"/>
        </w:rPr>
        <w:t>ОЗ</w:t>
      </w:r>
      <w:r w:rsidRPr="006771F7">
        <w:rPr>
          <w:sz w:val="28"/>
          <w:szCs w:val="28"/>
        </w:rPr>
        <w:t xml:space="preserve"> «О Контрольно-счетной палате </w:t>
      </w:r>
      <w:r w:rsidR="00C47C32">
        <w:rPr>
          <w:sz w:val="28"/>
          <w:szCs w:val="28"/>
        </w:rPr>
        <w:t>Липецкой</w:t>
      </w:r>
      <w:r w:rsidRPr="006771F7">
        <w:rPr>
          <w:sz w:val="28"/>
          <w:szCs w:val="28"/>
        </w:rPr>
        <w:t xml:space="preserve"> области» </w:t>
      </w:r>
      <w:r>
        <w:rPr>
          <w:sz w:val="28"/>
          <w:szCs w:val="28"/>
        </w:rPr>
        <w:t>направляем вышеуказанный акт.</w:t>
      </w:r>
    </w:p>
    <w:p w14:paraId="0B4C05DF" w14:textId="10A5155A" w:rsidR="00CB6C22" w:rsidRDefault="002916D9" w:rsidP="00287A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Информируем, что </w:t>
      </w:r>
      <w:r w:rsidR="00287A6F">
        <w:rPr>
          <w:sz w:val="28"/>
          <w:szCs w:val="28"/>
        </w:rPr>
        <w:t>в течение</w:t>
      </w:r>
      <w:r w:rsidR="00CB6C22">
        <w:rPr>
          <w:sz w:val="28"/>
          <w:szCs w:val="28"/>
        </w:rPr>
        <w:t xml:space="preserve"> </w:t>
      </w:r>
      <w:r w:rsidR="00411491">
        <w:rPr>
          <w:sz w:val="28"/>
          <w:szCs w:val="28"/>
        </w:rPr>
        <w:t>10</w:t>
      </w:r>
      <w:r w:rsidR="00CB6C22">
        <w:rPr>
          <w:sz w:val="28"/>
          <w:szCs w:val="28"/>
        </w:rPr>
        <w:t xml:space="preserve"> рабочих д</w:t>
      </w:r>
      <w:r w:rsidR="00287A6F">
        <w:rPr>
          <w:sz w:val="28"/>
          <w:szCs w:val="28"/>
        </w:rPr>
        <w:t>ней необходимо</w:t>
      </w:r>
      <w:r w:rsidR="00CB6C22">
        <w:rPr>
          <w:sz w:val="28"/>
          <w:szCs w:val="28"/>
        </w:rPr>
        <w:t xml:space="preserve"> ознаком</w:t>
      </w:r>
      <w:r w:rsidR="00287A6F">
        <w:rPr>
          <w:sz w:val="28"/>
          <w:szCs w:val="28"/>
        </w:rPr>
        <w:t xml:space="preserve">иться </w:t>
      </w:r>
      <w:r w:rsidR="00CB6C22">
        <w:rPr>
          <w:sz w:val="28"/>
          <w:szCs w:val="28"/>
        </w:rPr>
        <w:t>и подписа</w:t>
      </w:r>
      <w:r w:rsidR="00287A6F">
        <w:rPr>
          <w:sz w:val="28"/>
          <w:szCs w:val="28"/>
        </w:rPr>
        <w:t xml:space="preserve">ть направленный </w:t>
      </w:r>
      <w:r w:rsidR="00CB6C22">
        <w:rPr>
          <w:sz w:val="28"/>
          <w:szCs w:val="28"/>
        </w:rPr>
        <w:t xml:space="preserve">акт со дня его получения. При наличии пояснений и замечаний к акту </w:t>
      </w:r>
      <w:r w:rsidR="00287A6F">
        <w:rPr>
          <w:sz w:val="28"/>
          <w:szCs w:val="28"/>
        </w:rPr>
        <w:t>необходимо</w:t>
      </w:r>
      <w:r w:rsidR="00CB6C22">
        <w:rPr>
          <w:sz w:val="28"/>
          <w:szCs w:val="28"/>
        </w:rPr>
        <w:t xml:space="preserve"> сделать об этом оговорку перед своей подписью и предостав</w:t>
      </w:r>
      <w:r w:rsidR="00292CB6">
        <w:rPr>
          <w:sz w:val="28"/>
          <w:szCs w:val="28"/>
        </w:rPr>
        <w:t>ить</w:t>
      </w:r>
      <w:r w:rsidR="00CB6C22">
        <w:rPr>
          <w:sz w:val="28"/>
          <w:szCs w:val="28"/>
        </w:rPr>
        <w:t xml:space="preserve"> их в Контрольно-счетную палату </w:t>
      </w:r>
      <w:r w:rsidR="00C47C32">
        <w:rPr>
          <w:sz w:val="28"/>
          <w:szCs w:val="28"/>
        </w:rPr>
        <w:t xml:space="preserve">Липецкой области </w:t>
      </w:r>
      <w:r w:rsidR="00287A6F">
        <w:rPr>
          <w:sz w:val="28"/>
          <w:szCs w:val="28"/>
        </w:rPr>
        <w:t xml:space="preserve">вместе с подписанным </w:t>
      </w:r>
      <w:r w:rsidR="00411491">
        <w:rPr>
          <w:sz w:val="28"/>
          <w:szCs w:val="28"/>
        </w:rPr>
        <w:t>актом</w:t>
      </w:r>
      <w:r w:rsidR="00CB6C22">
        <w:rPr>
          <w:sz w:val="28"/>
          <w:szCs w:val="28"/>
        </w:rPr>
        <w:t xml:space="preserve">. Письменные пояснения и замечания </w:t>
      </w:r>
      <w:r w:rsidR="00292CB6">
        <w:rPr>
          <w:sz w:val="28"/>
          <w:szCs w:val="28"/>
        </w:rPr>
        <w:t xml:space="preserve">будут </w:t>
      </w:r>
      <w:r w:rsidR="00CB6C22">
        <w:rPr>
          <w:sz w:val="28"/>
          <w:szCs w:val="28"/>
        </w:rPr>
        <w:t>явля</w:t>
      </w:r>
      <w:r w:rsidR="00292CB6">
        <w:rPr>
          <w:sz w:val="28"/>
          <w:szCs w:val="28"/>
        </w:rPr>
        <w:t>ться</w:t>
      </w:r>
      <w:r w:rsidR="00CB6C22">
        <w:rPr>
          <w:sz w:val="28"/>
          <w:szCs w:val="28"/>
        </w:rPr>
        <w:t xml:space="preserve"> неотъемлемой частью акта.</w:t>
      </w:r>
      <w:bookmarkStart w:id="1" w:name="_GoBack"/>
      <w:bookmarkEnd w:id="1"/>
    </w:p>
    <w:p w14:paraId="7E89F58E" w14:textId="77777777" w:rsidR="00CB6C22" w:rsidRDefault="00CB6C22" w:rsidP="00CB6C22">
      <w:pPr>
        <w:ind w:firstLine="702"/>
        <w:jc w:val="both"/>
        <w:rPr>
          <w:sz w:val="28"/>
        </w:rPr>
      </w:pPr>
    </w:p>
    <w:p w14:paraId="0D9E359C" w14:textId="4057C18C" w:rsidR="00292CB6" w:rsidRDefault="00292CB6" w:rsidP="00CB6C22">
      <w:pPr>
        <w:ind w:firstLine="702"/>
        <w:jc w:val="both"/>
        <w:rPr>
          <w:sz w:val="28"/>
        </w:rPr>
      </w:pPr>
      <w:r>
        <w:rPr>
          <w:sz w:val="28"/>
        </w:rPr>
        <w:t xml:space="preserve">Приложение: </w:t>
      </w:r>
      <w:r w:rsidR="002916D9">
        <w:rPr>
          <w:sz w:val="28"/>
        </w:rPr>
        <w:t>а</w:t>
      </w:r>
      <w:r>
        <w:rPr>
          <w:sz w:val="28"/>
        </w:rPr>
        <w:t>кт контрольного мероприятия от 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_._____ .</w:t>
      </w:r>
    </w:p>
    <w:p w14:paraId="097B603E" w14:textId="77777777" w:rsidR="00292CB6" w:rsidRDefault="00292CB6" w:rsidP="00CB6C22">
      <w:pPr>
        <w:ind w:firstLine="702"/>
        <w:jc w:val="both"/>
        <w:rPr>
          <w:sz w:val="28"/>
        </w:rPr>
      </w:pPr>
    </w:p>
    <w:p w14:paraId="5D27D156" w14:textId="77777777" w:rsidR="00292CB6" w:rsidRPr="00CB6C22" w:rsidRDefault="00292CB6" w:rsidP="00CB6C22">
      <w:pPr>
        <w:ind w:firstLine="702"/>
        <w:jc w:val="both"/>
        <w:rPr>
          <w:sz w:val="28"/>
        </w:rPr>
      </w:pPr>
    </w:p>
    <w:p w14:paraId="5B96AD87" w14:textId="77777777" w:rsidR="002D3E3F" w:rsidRPr="006771F7" w:rsidRDefault="002D3E3F" w:rsidP="00480064">
      <w:pPr>
        <w:keepNext/>
        <w:widowControl w:val="0"/>
        <w:tabs>
          <w:tab w:val="left" w:pos="-5529"/>
          <w:tab w:val="right" w:pos="9072"/>
        </w:tabs>
        <w:spacing w:before="360"/>
        <w:jc w:val="both"/>
        <w:outlineLvl w:val="1"/>
        <w:rPr>
          <w:snapToGrid w:val="0"/>
          <w:color w:val="000000"/>
          <w:sz w:val="28"/>
          <w:szCs w:val="28"/>
        </w:rPr>
      </w:pPr>
      <w:r w:rsidRPr="006771F7">
        <w:rPr>
          <w:snapToGrid w:val="0"/>
          <w:color w:val="000000"/>
          <w:sz w:val="28"/>
          <w:szCs w:val="28"/>
        </w:rPr>
        <w:t xml:space="preserve">Председатель </w:t>
      </w:r>
      <w:r w:rsidR="00292CB6">
        <w:rPr>
          <w:snapToGrid w:val="0"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6771F7">
        <w:rPr>
          <w:snapToGrid w:val="0"/>
          <w:color w:val="000000"/>
          <w:sz w:val="28"/>
          <w:szCs w:val="28"/>
        </w:rPr>
        <w:t>ФИО</w:t>
      </w:r>
    </w:p>
    <w:p w14:paraId="3E8BF35A" w14:textId="77777777" w:rsidR="002D3E3F" w:rsidRPr="006771F7" w:rsidRDefault="002D3E3F" w:rsidP="002D3E3F"/>
    <w:p w14:paraId="1A039F56" w14:textId="77777777" w:rsidR="00292CB6" w:rsidRDefault="00292CB6" w:rsidP="002D3E3F"/>
    <w:p w14:paraId="18045F57" w14:textId="77777777" w:rsidR="002D3E3F" w:rsidRPr="006771F7" w:rsidRDefault="002B1FB6" w:rsidP="002D3E3F">
      <w:r>
        <w:t>ФИО исполнителя</w:t>
      </w:r>
    </w:p>
    <w:p w14:paraId="7ACA4FD0" w14:textId="77777777" w:rsidR="004D337B" w:rsidRDefault="002B1FB6" w:rsidP="002D3E3F">
      <w:r>
        <w:t>№ телефона</w:t>
      </w:r>
    </w:p>
    <w:sectPr w:rsidR="004D337B" w:rsidSect="004A1D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0" w:gutter="0"/>
      <w:pgNumType w:start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1A3D" w14:textId="77777777" w:rsidR="008D018B" w:rsidRDefault="008D018B">
      <w:r>
        <w:separator/>
      </w:r>
    </w:p>
  </w:endnote>
  <w:endnote w:type="continuationSeparator" w:id="0">
    <w:p w14:paraId="6E060EA9" w14:textId="77777777" w:rsidR="008D018B" w:rsidRDefault="008D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E606C" w14:textId="77777777" w:rsidR="003672A0" w:rsidRDefault="003672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A0420" w14:textId="77777777" w:rsidR="003672A0" w:rsidRDefault="003672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50845" w14:textId="77777777" w:rsidR="003672A0" w:rsidRDefault="003672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0C73B" w14:textId="77777777" w:rsidR="008D018B" w:rsidRDefault="008D018B">
      <w:r>
        <w:separator/>
      </w:r>
    </w:p>
  </w:footnote>
  <w:footnote w:type="continuationSeparator" w:id="0">
    <w:p w14:paraId="0A356E71" w14:textId="77777777" w:rsidR="008D018B" w:rsidRDefault="008D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6AA9" w14:textId="77777777" w:rsidR="003672A0" w:rsidRDefault="003672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32FED" w14:textId="3EC5ECE2" w:rsid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ab/>
      <w:t>Приложение № 1</w:t>
    </w:r>
    <w:r w:rsidR="001804DB">
      <w:rPr>
        <w:b w:val="0"/>
        <w:sz w:val="24"/>
        <w:szCs w:val="24"/>
      </w:rPr>
      <w:t>2</w:t>
    </w:r>
    <w:r w:rsidRPr="00984122">
      <w:rPr>
        <w:b w:val="0"/>
        <w:sz w:val="24"/>
        <w:szCs w:val="24"/>
      </w:rPr>
      <w:t xml:space="preserve"> </w:t>
    </w:r>
  </w:p>
  <w:p w14:paraId="24C28146" w14:textId="11531E4F" w:rsidR="00984122" w:rsidRP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3672A0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54E61CBE" w14:textId="1026D39E" w:rsidR="00984122" w:rsidRDefault="00984122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C47C32" w:rsidRPr="00984122">
      <w:rPr>
        <w:b w:val="0"/>
        <w:sz w:val="24"/>
        <w:szCs w:val="24"/>
      </w:rPr>
      <w:t xml:space="preserve">Общие правила </w:t>
    </w:r>
    <w:r w:rsidR="00C47C32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C47C32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0947A663" w14:textId="77777777" w:rsidR="002916D9" w:rsidRDefault="002916D9" w:rsidP="0098412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1CC6C948" w14:textId="77777777" w:rsidR="00984122" w:rsidRDefault="00984122" w:rsidP="004A1D3A">
    <w:pPr>
      <w:pStyle w:val="21"/>
      <w:shd w:val="clear" w:color="auto" w:fill="auto"/>
      <w:spacing w:before="0" w:after="0" w:line="20" w:lineRule="atLeast"/>
      <w:ind w:right="142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80146" w14:textId="77777777" w:rsidR="003672A0" w:rsidRDefault="003672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32"/>
    <w:rsid w:val="000121C3"/>
    <w:rsid w:val="000159FF"/>
    <w:rsid w:val="0002451C"/>
    <w:rsid w:val="0003093C"/>
    <w:rsid w:val="00043123"/>
    <w:rsid w:val="000543B2"/>
    <w:rsid w:val="00057952"/>
    <w:rsid w:val="00057B6E"/>
    <w:rsid w:val="00061948"/>
    <w:rsid w:val="00070F61"/>
    <w:rsid w:val="00074CA1"/>
    <w:rsid w:val="00076C9B"/>
    <w:rsid w:val="0008026B"/>
    <w:rsid w:val="00081E79"/>
    <w:rsid w:val="00087C51"/>
    <w:rsid w:val="00090207"/>
    <w:rsid w:val="00095185"/>
    <w:rsid w:val="000973B5"/>
    <w:rsid w:val="000B0FA5"/>
    <w:rsid w:val="000B7489"/>
    <w:rsid w:val="000C2991"/>
    <w:rsid w:val="000C4313"/>
    <w:rsid w:val="000C6794"/>
    <w:rsid w:val="000D6382"/>
    <w:rsid w:val="000E77DE"/>
    <w:rsid w:val="000F1E5A"/>
    <w:rsid w:val="001017C7"/>
    <w:rsid w:val="00101DAF"/>
    <w:rsid w:val="00111AD0"/>
    <w:rsid w:val="00111DCA"/>
    <w:rsid w:val="00113854"/>
    <w:rsid w:val="00115B25"/>
    <w:rsid w:val="0012157E"/>
    <w:rsid w:val="00126530"/>
    <w:rsid w:val="001277FF"/>
    <w:rsid w:val="001334F5"/>
    <w:rsid w:val="00134001"/>
    <w:rsid w:val="00141B22"/>
    <w:rsid w:val="00144468"/>
    <w:rsid w:val="00160489"/>
    <w:rsid w:val="00176CB7"/>
    <w:rsid w:val="00180052"/>
    <w:rsid w:val="001804DB"/>
    <w:rsid w:val="00194C02"/>
    <w:rsid w:val="001A069D"/>
    <w:rsid w:val="001A44B9"/>
    <w:rsid w:val="001A4DBA"/>
    <w:rsid w:val="001B7D51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165BC"/>
    <w:rsid w:val="0022231A"/>
    <w:rsid w:val="00225B94"/>
    <w:rsid w:val="00225DEA"/>
    <w:rsid w:val="00227C53"/>
    <w:rsid w:val="00250740"/>
    <w:rsid w:val="0026678A"/>
    <w:rsid w:val="00287A6F"/>
    <w:rsid w:val="002916D9"/>
    <w:rsid w:val="00292CB6"/>
    <w:rsid w:val="00294184"/>
    <w:rsid w:val="0029482F"/>
    <w:rsid w:val="00296FA6"/>
    <w:rsid w:val="002A0140"/>
    <w:rsid w:val="002A3987"/>
    <w:rsid w:val="002B1FB6"/>
    <w:rsid w:val="002C12A4"/>
    <w:rsid w:val="002C5099"/>
    <w:rsid w:val="002D3E3F"/>
    <w:rsid w:val="002D6160"/>
    <w:rsid w:val="002E46C8"/>
    <w:rsid w:val="002E7A37"/>
    <w:rsid w:val="00324891"/>
    <w:rsid w:val="00336142"/>
    <w:rsid w:val="003527C1"/>
    <w:rsid w:val="0035750A"/>
    <w:rsid w:val="00364046"/>
    <w:rsid w:val="003672A0"/>
    <w:rsid w:val="00371244"/>
    <w:rsid w:val="00375ACB"/>
    <w:rsid w:val="00377957"/>
    <w:rsid w:val="003848F3"/>
    <w:rsid w:val="003855A5"/>
    <w:rsid w:val="00385DCF"/>
    <w:rsid w:val="00392283"/>
    <w:rsid w:val="00392445"/>
    <w:rsid w:val="003C0918"/>
    <w:rsid w:val="003C6EFD"/>
    <w:rsid w:val="003D140F"/>
    <w:rsid w:val="003F146D"/>
    <w:rsid w:val="004031B0"/>
    <w:rsid w:val="004047B6"/>
    <w:rsid w:val="00404C00"/>
    <w:rsid w:val="00405ED0"/>
    <w:rsid w:val="00411491"/>
    <w:rsid w:val="00415911"/>
    <w:rsid w:val="00421A42"/>
    <w:rsid w:val="00465CCD"/>
    <w:rsid w:val="00470C01"/>
    <w:rsid w:val="00480064"/>
    <w:rsid w:val="00486714"/>
    <w:rsid w:val="004A1D3A"/>
    <w:rsid w:val="004A22F3"/>
    <w:rsid w:val="004A730D"/>
    <w:rsid w:val="004A78D3"/>
    <w:rsid w:val="004D337B"/>
    <w:rsid w:val="005047C3"/>
    <w:rsid w:val="005063E2"/>
    <w:rsid w:val="005133DC"/>
    <w:rsid w:val="0051785B"/>
    <w:rsid w:val="00520217"/>
    <w:rsid w:val="00536077"/>
    <w:rsid w:val="005364DD"/>
    <w:rsid w:val="0055014E"/>
    <w:rsid w:val="005616E8"/>
    <w:rsid w:val="0057624B"/>
    <w:rsid w:val="00577946"/>
    <w:rsid w:val="00581011"/>
    <w:rsid w:val="005A38BA"/>
    <w:rsid w:val="005B023B"/>
    <w:rsid w:val="005C3270"/>
    <w:rsid w:val="005C3F9B"/>
    <w:rsid w:val="005C6B3C"/>
    <w:rsid w:val="005E3B26"/>
    <w:rsid w:val="005E624A"/>
    <w:rsid w:val="0060039A"/>
    <w:rsid w:val="00611044"/>
    <w:rsid w:val="00616E59"/>
    <w:rsid w:val="006263D4"/>
    <w:rsid w:val="00633B46"/>
    <w:rsid w:val="00637E52"/>
    <w:rsid w:val="0064228C"/>
    <w:rsid w:val="00644822"/>
    <w:rsid w:val="00645323"/>
    <w:rsid w:val="006479D3"/>
    <w:rsid w:val="006502AA"/>
    <w:rsid w:val="00650467"/>
    <w:rsid w:val="00653187"/>
    <w:rsid w:val="0066131A"/>
    <w:rsid w:val="00663E38"/>
    <w:rsid w:val="00663EC8"/>
    <w:rsid w:val="00666ECF"/>
    <w:rsid w:val="006705C9"/>
    <w:rsid w:val="00672CF4"/>
    <w:rsid w:val="0067390D"/>
    <w:rsid w:val="00676D4C"/>
    <w:rsid w:val="006771F7"/>
    <w:rsid w:val="00680994"/>
    <w:rsid w:val="00680C77"/>
    <w:rsid w:val="00684239"/>
    <w:rsid w:val="006C0636"/>
    <w:rsid w:val="006C0D85"/>
    <w:rsid w:val="006D5B2F"/>
    <w:rsid w:val="006D5CF5"/>
    <w:rsid w:val="006E2F37"/>
    <w:rsid w:val="00713507"/>
    <w:rsid w:val="007213AA"/>
    <w:rsid w:val="007459EB"/>
    <w:rsid w:val="00750007"/>
    <w:rsid w:val="00756E55"/>
    <w:rsid w:val="00763BCC"/>
    <w:rsid w:val="00771B15"/>
    <w:rsid w:val="007810FE"/>
    <w:rsid w:val="0078112E"/>
    <w:rsid w:val="007838BE"/>
    <w:rsid w:val="007A4AD1"/>
    <w:rsid w:val="007A6C6D"/>
    <w:rsid w:val="007B1202"/>
    <w:rsid w:val="007B27E4"/>
    <w:rsid w:val="007B58E4"/>
    <w:rsid w:val="007D0586"/>
    <w:rsid w:val="007D14DC"/>
    <w:rsid w:val="007D5E03"/>
    <w:rsid w:val="007E513A"/>
    <w:rsid w:val="007E5270"/>
    <w:rsid w:val="007F7D34"/>
    <w:rsid w:val="0080583C"/>
    <w:rsid w:val="008131C4"/>
    <w:rsid w:val="008172DC"/>
    <w:rsid w:val="0082370A"/>
    <w:rsid w:val="0082762D"/>
    <w:rsid w:val="0083755B"/>
    <w:rsid w:val="00856080"/>
    <w:rsid w:val="00893209"/>
    <w:rsid w:val="008A04A3"/>
    <w:rsid w:val="008A346C"/>
    <w:rsid w:val="008A706F"/>
    <w:rsid w:val="008A7FCA"/>
    <w:rsid w:val="008B1398"/>
    <w:rsid w:val="008B2F2F"/>
    <w:rsid w:val="008B4A7F"/>
    <w:rsid w:val="008B705D"/>
    <w:rsid w:val="008C2C7E"/>
    <w:rsid w:val="008D018B"/>
    <w:rsid w:val="008D0DD2"/>
    <w:rsid w:val="00900592"/>
    <w:rsid w:val="0091377B"/>
    <w:rsid w:val="00915741"/>
    <w:rsid w:val="009304DB"/>
    <w:rsid w:val="0093179B"/>
    <w:rsid w:val="00941DAC"/>
    <w:rsid w:val="00954E4B"/>
    <w:rsid w:val="00955D5E"/>
    <w:rsid w:val="009778B2"/>
    <w:rsid w:val="00982D32"/>
    <w:rsid w:val="00984122"/>
    <w:rsid w:val="009945DE"/>
    <w:rsid w:val="0099596D"/>
    <w:rsid w:val="009A4A06"/>
    <w:rsid w:val="009A7393"/>
    <w:rsid w:val="009B0A92"/>
    <w:rsid w:val="009B0D10"/>
    <w:rsid w:val="009B5B5E"/>
    <w:rsid w:val="009E6293"/>
    <w:rsid w:val="00A000FA"/>
    <w:rsid w:val="00A05487"/>
    <w:rsid w:val="00A1448B"/>
    <w:rsid w:val="00A23668"/>
    <w:rsid w:val="00A2691D"/>
    <w:rsid w:val="00A3722E"/>
    <w:rsid w:val="00A37457"/>
    <w:rsid w:val="00A40785"/>
    <w:rsid w:val="00A46318"/>
    <w:rsid w:val="00A64C2C"/>
    <w:rsid w:val="00A874E7"/>
    <w:rsid w:val="00A94A5E"/>
    <w:rsid w:val="00A9610A"/>
    <w:rsid w:val="00A978E6"/>
    <w:rsid w:val="00AA2EAC"/>
    <w:rsid w:val="00AA33FD"/>
    <w:rsid w:val="00AC6B09"/>
    <w:rsid w:val="00AE623F"/>
    <w:rsid w:val="00AF311A"/>
    <w:rsid w:val="00AF51F2"/>
    <w:rsid w:val="00AF68A5"/>
    <w:rsid w:val="00AF7455"/>
    <w:rsid w:val="00B31747"/>
    <w:rsid w:val="00B31970"/>
    <w:rsid w:val="00B46768"/>
    <w:rsid w:val="00B47A07"/>
    <w:rsid w:val="00B73FF1"/>
    <w:rsid w:val="00B740FC"/>
    <w:rsid w:val="00B74667"/>
    <w:rsid w:val="00B757FB"/>
    <w:rsid w:val="00B91E80"/>
    <w:rsid w:val="00B92728"/>
    <w:rsid w:val="00B945AE"/>
    <w:rsid w:val="00B96F54"/>
    <w:rsid w:val="00BA094F"/>
    <w:rsid w:val="00BA42C2"/>
    <w:rsid w:val="00BB291B"/>
    <w:rsid w:val="00BB3D5B"/>
    <w:rsid w:val="00BC2A53"/>
    <w:rsid w:val="00BD335D"/>
    <w:rsid w:val="00BD5915"/>
    <w:rsid w:val="00BE0B99"/>
    <w:rsid w:val="00BE1027"/>
    <w:rsid w:val="00BE210B"/>
    <w:rsid w:val="00BE4F0E"/>
    <w:rsid w:val="00BF4FD4"/>
    <w:rsid w:val="00BF76AD"/>
    <w:rsid w:val="00BF7A05"/>
    <w:rsid w:val="00C01128"/>
    <w:rsid w:val="00C06F67"/>
    <w:rsid w:val="00C1485B"/>
    <w:rsid w:val="00C27CA4"/>
    <w:rsid w:val="00C30685"/>
    <w:rsid w:val="00C30916"/>
    <w:rsid w:val="00C34439"/>
    <w:rsid w:val="00C36275"/>
    <w:rsid w:val="00C3653C"/>
    <w:rsid w:val="00C40A7A"/>
    <w:rsid w:val="00C477CA"/>
    <w:rsid w:val="00C47C32"/>
    <w:rsid w:val="00C503E9"/>
    <w:rsid w:val="00C5110B"/>
    <w:rsid w:val="00C62B81"/>
    <w:rsid w:val="00C64BD9"/>
    <w:rsid w:val="00C64E00"/>
    <w:rsid w:val="00C71E1C"/>
    <w:rsid w:val="00C866A5"/>
    <w:rsid w:val="00C97359"/>
    <w:rsid w:val="00CB6C22"/>
    <w:rsid w:val="00CC662F"/>
    <w:rsid w:val="00CD2096"/>
    <w:rsid w:val="00CD4992"/>
    <w:rsid w:val="00CD61BA"/>
    <w:rsid w:val="00CE7B3A"/>
    <w:rsid w:val="00CF1329"/>
    <w:rsid w:val="00D02914"/>
    <w:rsid w:val="00D0625A"/>
    <w:rsid w:val="00D26CEF"/>
    <w:rsid w:val="00D36EAA"/>
    <w:rsid w:val="00D459AA"/>
    <w:rsid w:val="00D461DD"/>
    <w:rsid w:val="00D52834"/>
    <w:rsid w:val="00D563E6"/>
    <w:rsid w:val="00D65126"/>
    <w:rsid w:val="00D76797"/>
    <w:rsid w:val="00D8131C"/>
    <w:rsid w:val="00D81CC4"/>
    <w:rsid w:val="00D832E0"/>
    <w:rsid w:val="00D871E8"/>
    <w:rsid w:val="00D97365"/>
    <w:rsid w:val="00DA31B6"/>
    <w:rsid w:val="00DA428E"/>
    <w:rsid w:val="00DB6B3D"/>
    <w:rsid w:val="00DE47E5"/>
    <w:rsid w:val="00DF34A9"/>
    <w:rsid w:val="00DF6F55"/>
    <w:rsid w:val="00E32B4F"/>
    <w:rsid w:val="00E35157"/>
    <w:rsid w:val="00E37134"/>
    <w:rsid w:val="00E51935"/>
    <w:rsid w:val="00E544CF"/>
    <w:rsid w:val="00E55832"/>
    <w:rsid w:val="00E61118"/>
    <w:rsid w:val="00E619FA"/>
    <w:rsid w:val="00E6234D"/>
    <w:rsid w:val="00E73F55"/>
    <w:rsid w:val="00E75FE8"/>
    <w:rsid w:val="00E81FBF"/>
    <w:rsid w:val="00E97C42"/>
    <w:rsid w:val="00EA7E07"/>
    <w:rsid w:val="00EB0B9E"/>
    <w:rsid w:val="00EC6121"/>
    <w:rsid w:val="00ED3F34"/>
    <w:rsid w:val="00ED6012"/>
    <w:rsid w:val="00EE1F99"/>
    <w:rsid w:val="00EF185D"/>
    <w:rsid w:val="00F10F14"/>
    <w:rsid w:val="00F145D9"/>
    <w:rsid w:val="00F2202D"/>
    <w:rsid w:val="00F269D5"/>
    <w:rsid w:val="00F37C75"/>
    <w:rsid w:val="00F41C86"/>
    <w:rsid w:val="00F44F19"/>
    <w:rsid w:val="00F50F83"/>
    <w:rsid w:val="00F532D5"/>
    <w:rsid w:val="00F64042"/>
    <w:rsid w:val="00F7335B"/>
    <w:rsid w:val="00F762CE"/>
    <w:rsid w:val="00F77323"/>
    <w:rsid w:val="00F826F0"/>
    <w:rsid w:val="00F83968"/>
    <w:rsid w:val="00FB15F6"/>
    <w:rsid w:val="00FB74CB"/>
    <w:rsid w:val="00FB7EEA"/>
    <w:rsid w:val="00FC4C09"/>
    <w:rsid w:val="00FD57C5"/>
    <w:rsid w:val="00FD64A8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57F5D"/>
  <w15:docId w15:val="{F1BEFEDA-E962-4908-BD3A-79BBB980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A7A"/>
  </w:style>
  <w:style w:type="paragraph" w:styleId="1">
    <w:name w:val="heading 1"/>
    <w:basedOn w:val="a"/>
    <w:next w:val="a"/>
    <w:qFormat/>
    <w:rsid w:val="00C40A7A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C40A7A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40A7A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40A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0A7A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C40A7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0A7A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C40A7A"/>
    <w:rPr>
      <w:color w:val="993300"/>
      <w:u w:val="single"/>
    </w:rPr>
  </w:style>
  <w:style w:type="paragraph" w:styleId="a8">
    <w:name w:val="Normal (Web)"/>
    <w:basedOn w:val="a"/>
    <w:rsid w:val="00C40A7A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rsid w:val="00984122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84122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1%20&#1057;&#1086;&#1087;&#1088;&#1086;&#1074;&#1086;&#1076;&#1080;&#1090;&#1077;&#1083;&#1100;&#1085;&#1086;&#1077;%20&#1086;%20&#1085;&#1072;&#1087;&#1088;&#1072;&#1074;&#1083;&#1077;&#1085;&#1080;&#1080;%20&#1072;&#1082;&#1090;&#1072;%20&#1050;&#105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6AFE-6D41-47D6-B60C-19550CCA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11 Сопроводительное о направлении акта КМ.dotx</Template>
  <TotalTime>27</TotalTime>
  <Pages>1</Pages>
  <Words>145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2019-05-07T13:17:00Z</cp:lastPrinted>
  <dcterms:created xsi:type="dcterms:W3CDTF">2022-05-12T13:12:00Z</dcterms:created>
  <dcterms:modified xsi:type="dcterms:W3CDTF">2025-12-22T08:18:00Z</dcterms:modified>
</cp:coreProperties>
</file>